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JOHNSON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Oct.1478</w:t>
      </w:r>
      <w:r>
        <w:rPr>
          <w:rFonts w:ascii="Times New Roman" w:hAnsi="Times New Roman" w:cs="Times New Roman"/>
          <w:sz w:val="24"/>
          <w:szCs w:val="24"/>
        </w:rPr>
        <w:tab/>
        <w:t>William Madder of York(q.v.) brought a plaint of trespass against him at</w:t>
      </w: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Sheriffs’ Court.</w:t>
      </w: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p.11)</w:t>
      </w: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75B" w:rsidRDefault="00EF275B" w:rsidP="00EF27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2018</w:t>
      </w:r>
    </w:p>
    <w:p w:rsidR="006B2F86" w:rsidRPr="00E71FC3" w:rsidRDefault="00EF27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75B" w:rsidRDefault="00EF275B" w:rsidP="00E71FC3">
      <w:pPr>
        <w:spacing w:after="0" w:line="240" w:lineRule="auto"/>
      </w:pPr>
      <w:r>
        <w:separator/>
      </w:r>
    </w:p>
  </w:endnote>
  <w:endnote w:type="continuationSeparator" w:id="0">
    <w:p w:rsidR="00EF275B" w:rsidRDefault="00EF27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75B" w:rsidRDefault="00EF275B" w:rsidP="00E71FC3">
      <w:pPr>
        <w:spacing w:after="0" w:line="240" w:lineRule="auto"/>
      </w:pPr>
      <w:r>
        <w:separator/>
      </w:r>
    </w:p>
  </w:footnote>
  <w:footnote w:type="continuationSeparator" w:id="0">
    <w:p w:rsidR="00EF275B" w:rsidRDefault="00EF27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75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275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515A55-98F9-4EE6-BE1A-C7BD5210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275B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2018-01-14T19:46:00Z</dcterms:created>
  <dcterms:modified xsi:type="dcterms:W3CDTF">2018-01-14T19:46:00Z</dcterms:modified>
</cp:coreProperties>
</file>